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74C78CF2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187481">
              <w:rPr>
                <w:b/>
                <w:sz w:val="26"/>
                <w:szCs w:val="26"/>
              </w:rPr>
              <w:t>248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20690A00" w:rsidR="00C44B8B" w:rsidRPr="0052681C" w:rsidRDefault="00DB71C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DB71CA">
              <w:rPr>
                <w:b/>
                <w:sz w:val="26"/>
                <w:szCs w:val="26"/>
                <w:lang w:val="en-US"/>
              </w:rPr>
              <w:t>2326812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0052054E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5D4478" w:rsidRPr="005D4478">
        <w:rPr>
          <w:b/>
          <w:bCs/>
          <w:sz w:val="26"/>
          <w:szCs w:val="26"/>
        </w:rPr>
        <w:t xml:space="preserve">арматуры </w:t>
      </w:r>
      <w:proofErr w:type="gramStart"/>
      <w:r w:rsidR="005D4478" w:rsidRPr="005D4478">
        <w:rPr>
          <w:b/>
          <w:bCs/>
          <w:sz w:val="26"/>
          <w:szCs w:val="26"/>
        </w:rPr>
        <w:t>к</w:t>
      </w:r>
      <w:proofErr w:type="gramEnd"/>
      <w:r w:rsidR="005D4478" w:rsidRPr="005D4478">
        <w:rPr>
          <w:b/>
          <w:bCs/>
          <w:sz w:val="26"/>
          <w:szCs w:val="26"/>
        </w:rPr>
        <w:t xml:space="preserve"> СИП </w:t>
      </w:r>
      <w:r w:rsidR="00FA14B0">
        <w:rPr>
          <w:b/>
          <w:sz w:val="26"/>
          <w:szCs w:val="26"/>
        </w:rPr>
        <w:t>(</w:t>
      </w:r>
      <w:r w:rsidR="001B31D3" w:rsidRPr="001B31D3">
        <w:rPr>
          <w:b/>
          <w:sz w:val="26"/>
          <w:szCs w:val="26"/>
        </w:rPr>
        <w:t>КНА-16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10ACE7E" w14:textId="77777777" w:rsidR="001B31D3" w:rsidRDefault="001B31D3" w:rsidP="001B31D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5402"/>
      </w:tblGrid>
      <w:tr w:rsidR="001B31D3" w:rsidRPr="00265BDD" w14:paraId="2F2B5684" w14:textId="77777777" w:rsidTr="001B31D3">
        <w:tc>
          <w:tcPr>
            <w:tcW w:w="4502" w:type="dxa"/>
            <w:shd w:val="clear" w:color="auto" w:fill="auto"/>
          </w:tcPr>
          <w:p w14:paraId="399E5B67" w14:textId="77777777" w:rsidR="001B31D3" w:rsidRPr="00265BDD" w:rsidRDefault="001B31D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402" w:type="dxa"/>
            <w:shd w:val="clear" w:color="auto" w:fill="auto"/>
          </w:tcPr>
          <w:p w14:paraId="0B254095" w14:textId="77777777" w:rsidR="001B31D3" w:rsidRPr="00265BDD" w:rsidRDefault="001B31D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B31D3" w:rsidRPr="00265BDD" w14:paraId="6B0A11FA" w14:textId="77777777" w:rsidTr="001B31D3">
        <w:tc>
          <w:tcPr>
            <w:tcW w:w="4502" w:type="dxa"/>
            <w:shd w:val="clear" w:color="auto" w:fill="auto"/>
          </w:tcPr>
          <w:p w14:paraId="2CA2DD3F" w14:textId="65A23F3A" w:rsidR="001B31D3" w:rsidRPr="00911790" w:rsidRDefault="001B31D3" w:rsidP="00B0326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0" w:name="_GoBack"/>
            <w:bookmarkEnd w:id="0"/>
            <w:r w:rsidRPr="001B31D3">
              <w:t>КНА-16</w:t>
            </w:r>
          </w:p>
        </w:tc>
        <w:tc>
          <w:tcPr>
            <w:tcW w:w="5402" w:type="dxa"/>
            <w:shd w:val="clear" w:color="auto" w:fill="auto"/>
          </w:tcPr>
          <w:p w14:paraId="060D94FF" w14:textId="77777777" w:rsidR="001B31D3" w:rsidRPr="001B31D3" w:rsidRDefault="001B31D3" w:rsidP="001B31D3">
            <w:pPr>
              <w:pStyle w:val="ad"/>
              <w:tabs>
                <w:tab w:val="left" w:pos="993"/>
              </w:tabs>
              <w:spacing w:line="276" w:lineRule="auto"/>
              <w:ind w:left="630" w:firstLine="0"/>
            </w:pPr>
            <w:r w:rsidRPr="001B31D3">
              <w:t>Согласно СТО 34.01-2.2-006-2015 (ПАО «</w:t>
            </w:r>
            <w:proofErr w:type="spellStart"/>
            <w:r w:rsidRPr="001B31D3">
              <w:t>Россети</w:t>
            </w:r>
            <w:proofErr w:type="spellEnd"/>
            <w:r w:rsidRPr="001B31D3">
              <w:t>») Соединительная арматура</w:t>
            </w:r>
          </w:p>
          <w:p w14:paraId="7F0E84D0" w14:textId="1A5D3D83" w:rsidR="001B31D3" w:rsidRPr="001B31D3" w:rsidRDefault="001B31D3" w:rsidP="00B03266">
            <w:pPr>
              <w:ind w:firstLine="0"/>
              <w:jc w:val="left"/>
            </w:pPr>
          </w:p>
        </w:tc>
      </w:tr>
    </w:tbl>
    <w:p w14:paraId="7EC07D93" w14:textId="77777777" w:rsidR="001B31D3" w:rsidRPr="001B31D3" w:rsidRDefault="001B31D3" w:rsidP="001B31D3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6CFFAEF7" w14:textId="20DBF320" w:rsidR="00A34829" w:rsidRPr="001B31D3" w:rsidRDefault="001B31D3" w:rsidP="001B31D3">
      <w:pPr>
        <w:pStyle w:val="ad"/>
        <w:tabs>
          <w:tab w:val="left" w:pos="993"/>
        </w:tabs>
        <w:spacing w:line="276" w:lineRule="auto"/>
        <w:ind w:left="630" w:firstLine="0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</w:t>
      </w:r>
    </w:p>
    <w:p w14:paraId="34BED8D2" w14:textId="77777777" w:rsidR="001B31D3" w:rsidRPr="004D4E32" w:rsidRDefault="001B31D3" w:rsidP="001B31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890BA19" w14:textId="77777777" w:rsidR="001B31D3" w:rsidRDefault="001B31D3" w:rsidP="001B31D3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3400157" w14:textId="77777777" w:rsidR="001B31D3" w:rsidRPr="00612811" w:rsidRDefault="001B31D3" w:rsidP="001B31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980192F" w14:textId="4AD01C9F" w:rsidR="001B31D3" w:rsidRPr="00A44491" w:rsidRDefault="001B31D3" w:rsidP="001B31D3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C76E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5252EADB" w14:textId="3FC9AC9C" w:rsidR="001B31D3" w:rsidRDefault="001B31D3" w:rsidP="001B3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5208A8AD" w14:textId="77777777" w:rsidR="001B31D3" w:rsidRDefault="001B31D3" w:rsidP="001B3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313BDBE0" w14:textId="77777777" w:rsidR="001B31D3" w:rsidRPr="00DE1E02" w:rsidRDefault="001B31D3" w:rsidP="001B3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606EF0D9" w14:textId="77777777" w:rsidR="001B31D3" w:rsidRDefault="001B31D3" w:rsidP="001B3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1A91D2" w14:textId="77777777" w:rsidR="001B31D3" w:rsidRPr="004D4E32" w:rsidRDefault="001B31D3" w:rsidP="001B31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558E8B9" w14:textId="77777777" w:rsidR="001B31D3" w:rsidRPr="00DE1E02" w:rsidRDefault="001B31D3" w:rsidP="001B31D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E4ED55" w14:textId="77777777" w:rsidR="001B31D3" w:rsidRDefault="001B31D3" w:rsidP="001B3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718D7A" w14:textId="77777777" w:rsidR="001B31D3" w:rsidRDefault="001B31D3" w:rsidP="001B3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4D529E" w14:textId="77777777" w:rsidR="001B31D3" w:rsidRPr="004D4E32" w:rsidRDefault="001B31D3" w:rsidP="001B31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67544E" w14:textId="77777777" w:rsidR="001B31D3" w:rsidRPr="00DE1E02" w:rsidRDefault="001B31D3" w:rsidP="001B31D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1A3D88" w14:textId="77777777" w:rsidR="001B31D3" w:rsidRPr="00612811" w:rsidRDefault="001B31D3" w:rsidP="001B3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B7545B" w14:textId="77777777" w:rsidR="001B31D3" w:rsidRPr="004D4E32" w:rsidRDefault="001B31D3" w:rsidP="001B31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F2C31FA" w14:textId="77777777" w:rsidR="001B31D3" w:rsidRPr="00530F83" w:rsidRDefault="001B31D3" w:rsidP="001B3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D8614AA" w14:textId="77777777" w:rsidR="001B31D3" w:rsidRPr="00A74D8D" w:rsidRDefault="001B31D3" w:rsidP="001B31D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BD3BD96" w14:textId="77777777" w:rsidR="001B31D3" w:rsidRPr="00A74D8D" w:rsidRDefault="001B31D3" w:rsidP="001B31D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1CF8D7" w14:textId="382E2354" w:rsidR="001B31D3" w:rsidRPr="00F64478" w:rsidRDefault="001B31D3" w:rsidP="001B31D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382FF50" w14:textId="77777777" w:rsidR="001B31D3" w:rsidRDefault="001B31D3" w:rsidP="001B31D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389642D" w14:textId="77777777" w:rsidR="001B31D3" w:rsidRPr="00BB6EA4" w:rsidRDefault="001B31D3" w:rsidP="001B31D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D4CA18" w14:textId="77777777" w:rsidR="001B31D3" w:rsidRDefault="001B31D3" w:rsidP="001B3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659D9F4" w14:textId="77777777" w:rsidR="001B31D3" w:rsidRDefault="001B31D3" w:rsidP="001B3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B3A50" w14:textId="77777777" w:rsidR="001B31D3" w:rsidRDefault="001B31D3" w:rsidP="001B3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C8CC47" w14:textId="77777777" w:rsidR="001B31D3" w:rsidRDefault="001B31D3" w:rsidP="001B31D3">
      <w:pPr>
        <w:rPr>
          <w:sz w:val="26"/>
          <w:szCs w:val="26"/>
        </w:rPr>
      </w:pPr>
    </w:p>
    <w:p w14:paraId="3751A8FF" w14:textId="77777777" w:rsidR="001B31D3" w:rsidRDefault="001B31D3" w:rsidP="001B31D3">
      <w:pPr>
        <w:rPr>
          <w:sz w:val="26"/>
          <w:szCs w:val="26"/>
        </w:rPr>
      </w:pPr>
    </w:p>
    <w:p w14:paraId="52CD00A6" w14:textId="77777777" w:rsidR="001B31D3" w:rsidRDefault="001B31D3" w:rsidP="001B3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D9EBB1F" w14:textId="77777777" w:rsidR="001B31D3" w:rsidRDefault="001B31D3" w:rsidP="001B31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D7D4D6E" w14:textId="77777777" w:rsidR="001B31D3" w:rsidRDefault="001B31D3" w:rsidP="001B31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B106580" w14:textId="77777777" w:rsidR="001B31D3" w:rsidRPr="00612811" w:rsidRDefault="001B31D3" w:rsidP="001B31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F12D91C" w14:textId="77777777" w:rsidR="001B31D3" w:rsidRPr="00612811" w:rsidRDefault="001B31D3" w:rsidP="001B31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16FD7" w:rsidRDefault="008A5CA5" w:rsidP="001B31D3">
      <w:pPr>
        <w:pStyle w:val="ad"/>
        <w:tabs>
          <w:tab w:val="left" w:pos="993"/>
        </w:tabs>
        <w:spacing w:line="276" w:lineRule="auto"/>
        <w:ind w:left="630" w:firstLine="0"/>
        <w:rPr>
          <w:sz w:val="26"/>
          <w:szCs w:val="26"/>
        </w:rPr>
      </w:pPr>
    </w:p>
    <w:sectPr w:rsidR="008A5CA5" w:rsidRPr="00C16FD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227CC" w14:textId="77777777" w:rsidR="00716088" w:rsidRDefault="00716088">
      <w:r>
        <w:separator/>
      </w:r>
    </w:p>
  </w:endnote>
  <w:endnote w:type="continuationSeparator" w:id="0">
    <w:p w14:paraId="656527AC" w14:textId="77777777" w:rsidR="00716088" w:rsidRDefault="0071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FC4D2" w14:textId="77777777" w:rsidR="00716088" w:rsidRDefault="00716088">
      <w:r>
        <w:separator/>
      </w:r>
    </w:p>
  </w:footnote>
  <w:footnote w:type="continuationSeparator" w:id="0">
    <w:p w14:paraId="12B7558F" w14:textId="77777777" w:rsidR="00716088" w:rsidRDefault="00716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4D7E6F4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48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D3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6B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478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088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373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1CB"/>
    <w:rsid w:val="00C15F03"/>
    <w:rsid w:val="00C15F94"/>
    <w:rsid w:val="00C16173"/>
    <w:rsid w:val="00C16FD7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EBA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6EB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AD2D7-1B55-4BD0-9EB3-017E86616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EB295-931D-424A-99BF-C6307E92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1</Pages>
  <Words>588</Words>
  <Characters>3358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2010-09-30T14:29:00Z</cp:lastPrinted>
  <dcterms:created xsi:type="dcterms:W3CDTF">2016-02-24T11:01:00Z</dcterms:created>
  <dcterms:modified xsi:type="dcterms:W3CDTF">2017-10-18T11:43:00Z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